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Havant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Havant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Havant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Havant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Havant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Havant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54.2% </w:t>
      </w:r>
      <w:r w:rsidRPr="004747BF">
        <w:rPr>
          <w:rFonts w:ascii="Libre Franklin Light" w:eastAsia="Times New Roman" w:hAnsi="Libre Franklin Light" w:cs="Calibri Light"/>
        </w:rPr>
        <w:t xml:space="preserve">of those respondents classified as PGSI 8+ in Havant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Havant is estimated to be </w:t>
      </w:r>
      <w:r w:rsidRPr="00773DF7">
        <w:rPr>
          <w:rFonts w:ascii="Libre Franklin Light" w:eastAsia="Times New Roman" w:hAnsi="Libre Franklin Light" w:cs="Calibri Light"/>
          <w:b/>
          <w:bCs/>
          <w:color w:val="C45911" w:themeColor="accent2" w:themeShade="BF"/>
        </w:rPr>
        <w:t xml:space="preserve">£1,387,418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Havant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Havant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Havant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Havant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van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Havant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van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Havant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Havant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54.2%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van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Havant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Havant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Havant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Havant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Havant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Havant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£1,387,418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Havant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£22,599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£467,355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£33,480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£9,416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£17,263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£837,305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£1,387,418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Havant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Havant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Havant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Havant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Havant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Havant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Havant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Havant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Havant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Havant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Havant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Havant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E06A3FF-E062-4D26-8EEF-607C2C3C11C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